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D7B" w:rsidRPr="00A573D7" w:rsidRDefault="00200D7B" w:rsidP="00A573D7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573D7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200D7B" w:rsidRPr="00A573D7" w:rsidRDefault="00200D7B" w:rsidP="00A573D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573D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200D7B" w:rsidRPr="00A573D7" w:rsidRDefault="00200D7B" w:rsidP="00A573D7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A573D7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200D7B" w:rsidRPr="00A573D7" w:rsidRDefault="00200D7B" w:rsidP="00A573D7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200D7B" w:rsidRPr="00A573D7" w:rsidRDefault="00200D7B" w:rsidP="00A573D7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A573D7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29.12.2023  </w:t>
      </w:r>
      <w:r w:rsidRPr="00A573D7">
        <w:rPr>
          <w:rFonts w:ascii="Times New Roman" w:hAnsi="Times New Roman" w:cs="Times New Roman"/>
          <w:lang w:eastAsia="ru-RU"/>
        </w:rPr>
        <w:t xml:space="preserve"> № </w:t>
      </w:r>
      <w:r>
        <w:rPr>
          <w:rFonts w:ascii="Times New Roman" w:hAnsi="Times New Roman" w:cs="Times New Roman"/>
          <w:lang w:eastAsia="ru-RU"/>
        </w:rPr>
        <w:t>561</w:t>
      </w:r>
    </w:p>
    <w:p w:rsidR="00200D7B" w:rsidRPr="00A573D7" w:rsidRDefault="00200D7B" w:rsidP="00A573D7">
      <w:pPr>
        <w:spacing w:after="0" w:line="360" w:lineRule="auto"/>
        <w:rPr>
          <w:rFonts w:ascii="Arial" w:hAnsi="Arial" w:cs="Arial"/>
          <w:lang w:eastAsia="ru-RU"/>
        </w:rPr>
      </w:pPr>
      <w:r w:rsidRPr="00A573D7">
        <w:rPr>
          <w:rFonts w:ascii="Times New Roman" w:hAnsi="Times New Roman" w:cs="Times New Roman"/>
          <w:lang w:eastAsia="ru-RU"/>
        </w:rPr>
        <w:t>г. Унеча Брянской области</w:t>
      </w:r>
    </w:p>
    <w:p w:rsidR="00200D7B" w:rsidRDefault="00200D7B" w:rsidP="00A573D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0D7B" w:rsidRPr="00A573D7" w:rsidRDefault="00200D7B" w:rsidP="00A573D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0D7B" w:rsidRPr="00A573D7" w:rsidRDefault="00200D7B" w:rsidP="00A573D7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A573D7">
        <w:rPr>
          <w:rFonts w:ascii="Times New Roman" w:hAnsi="Times New Roman" w:cs="Times New Roman"/>
          <w:sz w:val="28"/>
          <w:szCs w:val="28"/>
          <w:lang w:eastAsia="ru-RU"/>
        </w:rPr>
        <w:t>Об утверждении муниципальной</w:t>
      </w:r>
    </w:p>
    <w:p w:rsidR="00200D7B" w:rsidRPr="00A573D7" w:rsidRDefault="00200D7B" w:rsidP="00A573D7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A573D7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программы «Развитие </w:t>
      </w:r>
      <w:r>
        <w:rPr>
          <w:rFonts w:ascii="Times New Roman" w:hAnsi="Times New Roman" w:cs="Times New Roman"/>
          <w:sz w:val="28"/>
          <w:szCs w:val="28"/>
          <w:lang w:eastAsia="ru-RU"/>
        </w:rPr>
        <w:t>культуры</w:t>
      </w:r>
    </w:p>
    <w:p w:rsidR="00200D7B" w:rsidRPr="00A573D7" w:rsidRDefault="00200D7B" w:rsidP="00A573D7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A573D7">
        <w:rPr>
          <w:rFonts w:ascii="Times New Roman" w:hAnsi="Times New Roman" w:cs="Times New Roman"/>
          <w:sz w:val="28"/>
          <w:szCs w:val="28"/>
          <w:lang w:eastAsia="ru-RU"/>
        </w:rPr>
        <w:t>Унечского района»</w:t>
      </w:r>
    </w:p>
    <w:p w:rsidR="00200D7B" w:rsidRPr="00A573D7" w:rsidRDefault="00200D7B" w:rsidP="00A573D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0D7B" w:rsidRPr="00A573D7" w:rsidRDefault="00200D7B" w:rsidP="00A573D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0D7B" w:rsidRDefault="00200D7B" w:rsidP="00830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08D3">
        <w:rPr>
          <w:rFonts w:ascii="Times New Roman" w:hAnsi="Times New Roman" w:cs="Times New Roman"/>
          <w:sz w:val="24"/>
          <w:szCs w:val="24"/>
          <w:lang w:eastAsia="ru-RU"/>
        </w:rPr>
        <w:t>В соответствии с постановлениями администрации района от 18.03.2021 №61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 Брянской области»,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Унечского муниципального района»  (в редакции от 30.12.2019 № 393),    решением Унечского районного Совета народных депутатов от 15.12.2023 № 6-261 «О бюджете  Унечского муниципального района Брянской области на 2024 год и на плановый период 2025 и 2026 годов»</w:t>
      </w:r>
    </w:p>
    <w:p w:rsidR="00200D7B" w:rsidRDefault="00200D7B" w:rsidP="00A573D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0D7B" w:rsidRPr="00A573D7" w:rsidRDefault="00200D7B" w:rsidP="00A573D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73D7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200D7B" w:rsidRPr="00A573D7" w:rsidRDefault="00200D7B" w:rsidP="00A573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0D7B" w:rsidRPr="00766063" w:rsidRDefault="00200D7B" w:rsidP="0076606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Pr="00766063">
        <w:rPr>
          <w:rFonts w:ascii="Times New Roman" w:hAnsi="Times New Roman" w:cs="Times New Roman"/>
          <w:sz w:val="24"/>
          <w:szCs w:val="24"/>
          <w:lang w:eastAsia="ru-RU"/>
        </w:rPr>
        <w:t>Утвердить прилагаемую муниципальную программу «Развитие культуры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района</w:t>
      </w:r>
      <w:r w:rsidRPr="00766063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200D7B" w:rsidRPr="00697E19" w:rsidRDefault="00200D7B" w:rsidP="00697E1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6063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 xml:space="preserve">С момента вступления в силу настоящего постановления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отменить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200D7B" w:rsidRPr="009866F3" w:rsidRDefault="00200D7B" w:rsidP="00697E1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81AF9">
        <w:rPr>
          <w:rFonts w:ascii="Times New Roman" w:hAnsi="Times New Roman" w:cs="Times New Roman"/>
          <w:sz w:val="24"/>
          <w:szCs w:val="24"/>
          <w:lang w:eastAsia="ru-RU"/>
        </w:rPr>
        <w:t xml:space="preserve">- постановление администрации Унечского района от </w:t>
      </w:r>
      <w:r>
        <w:rPr>
          <w:rFonts w:ascii="Times New Roman" w:hAnsi="Times New Roman" w:cs="Times New Roman"/>
          <w:sz w:val="24"/>
          <w:szCs w:val="24"/>
          <w:lang w:eastAsia="ru-RU"/>
        </w:rPr>
        <w:t>30</w:t>
      </w:r>
      <w:r w:rsidRPr="00D81AF9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Pr="00D81AF9">
        <w:rPr>
          <w:rFonts w:ascii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D81AF9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eastAsia="ru-RU"/>
        </w:rPr>
        <w:t>402</w:t>
      </w:r>
      <w:r w:rsidRPr="00D81AF9">
        <w:rPr>
          <w:rFonts w:ascii="Times New Roman" w:hAnsi="Times New Roman" w:cs="Times New Roman"/>
          <w:sz w:val="24"/>
          <w:szCs w:val="24"/>
          <w:lang w:eastAsia="ru-RU"/>
        </w:rPr>
        <w:t xml:space="preserve"> «Об утверждении 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муниципальной программы «Развитие культуры Унечского района» в новой редакции»;</w:t>
      </w:r>
    </w:p>
    <w:p w:rsidR="00200D7B" w:rsidRPr="009866F3" w:rsidRDefault="00200D7B" w:rsidP="00697E1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постановление администрации Унечского района от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16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.05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.2023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97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«О внесении изменений в постановление администрации Унечского района от 30.12.202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402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»;</w:t>
      </w:r>
    </w:p>
    <w:p w:rsidR="00200D7B" w:rsidRPr="009866F3" w:rsidRDefault="00200D7B" w:rsidP="00C13FA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постановление адми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нистрации Унечского района от 17.11.2023 № 356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«О внесении изменений в постановление администрации Унеч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ского района от 30.12.2022 № 402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»;</w:t>
      </w:r>
    </w:p>
    <w:p w:rsidR="00200D7B" w:rsidRPr="009866F3" w:rsidRDefault="00200D7B" w:rsidP="00D81AF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постановление администрации Унечского района от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28.12.2023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556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«О внесении изменений в постановление администрации Унечского района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30.12.2022 № 402</w:t>
      </w:r>
      <w:r w:rsidRPr="009866F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»;</w:t>
      </w:r>
    </w:p>
    <w:p w:rsidR="00200D7B" w:rsidRPr="00A573D7" w:rsidRDefault="00200D7B" w:rsidP="007660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134A5">
        <w:rPr>
          <w:rFonts w:ascii="Times New Roman" w:hAnsi="Times New Roman" w:cs="Times New Roman"/>
          <w:sz w:val="24"/>
          <w:szCs w:val="24"/>
          <w:lang w:eastAsia="ru-RU"/>
        </w:rPr>
        <w:t>3. Постановление вступает в силу с момента его официального опубликования</w:t>
      </w: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 и распространяется на правоотношения, возникшие с 1 </w:t>
      </w:r>
      <w:r>
        <w:rPr>
          <w:rFonts w:ascii="Times New Roman" w:hAnsi="Times New Roman" w:cs="Times New Roman"/>
          <w:sz w:val="24"/>
          <w:szCs w:val="24"/>
          <w:lang w:eastAsia="ru-RU"/>
        </w:rPr>
        <w:t>января</w:t>
      </w: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200D7B" w:rsidRPr="00A573D7" w:rsidRDefault="00200D7B" w:rsidP="00697E1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r w:rsidRPr="00697E19">
        <w:rPr>
          <w:rFonts w:ascii="Times New Roman" w:hAnsi="Times New Roman" w:cs="Times New Roman"/>
          <w:sz w:val="24"/>
          <w:szCs w:val="24"/>
          <w:lang w:eastAsia="ru-RU"/>
        </w:rPr>
        <w:t>Опубликовать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200D7B" w:rsidRPr="00A573D7" w:rsidRDefault="00200D7B" w:rsidP="0076606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73D7">
        <w:rPr>
          <w:rFonts w:ascii="Times New Roman" w:hAnsi="Times New Roman" w:cs="Times New Roman"/>
          <w:sz w:val="24"/>
          <w:szCs w:val="24"/>
          <w:lang w:eastAsia="ru-RU"/>
        </w:rPr>
        <w:t xml:space="preserve">5. Контроль за исполнением постановления возложить на заместителя главы администрации </w:t>
      </w:r>
      <w:r>
        <w:rPr>
          <w:rFonts w:ascii="Times New Roman" w:hAnsi="Times New Roman" w:cs="Times New Roman"/>
          <w:sz w:val="24"/>
          <w:szCs w:val="24"/>
          <w:lang w:eastAsia="ru-RU"/>
        </w:rPr>
        <w:t>Унечского района Козыреву Г.В.</w:t>
      </w:r>
    </w:p>
    <w:p w:rsidR="00200D7B" w:rsidRDefault="00200D7B" w:rsidP="00113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0D7B" w:rsidRDefault="00200D7B" w:rsidP="00113A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0D7B" w:rsidRDefault="00200D7B" w:rsidP="00787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27EB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Унечского  района</w:t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  <w:t>А.М. Кусков</w:t>
      </w:r>
    </w:p>
    <w:p w:rsidR="00200D7B" w:rsidRDefault="00200D7B" w:rsidP="00787F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0D7B" w:rsidRDefault="00200D7B" w:rsidP="009866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00D7B" w:rsidSect="009866F3">
      <w:pgSz w:w="11905" w:h="16838" w:code="9"/>
      <w:pgMar w:top="1134" w:right="565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rawingGridVerticalSpacing w:val="299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3D7"/>
    <w:rsid w:val="000218DD"/>
    <w:rsid w:val="000609B6"/>
    <w:rsid w:val="00073D81"/>
    <w:rsid w:val="000B15CA"/>
    <w:rsid w:val="00113A73"/>
    <w:rsid w:val="001B4878"/>
    <w:rsid w:val="001F6866"/>
    <w:rsid w:val="00200D7B"/>
    <w:rsid w:val="00230676"/>
    <w:rsid w:val="002349A6"/>
    <w:rsid w:val="00257307"/>
    <w:rsid w:val="00272DEE"/>
    <w:rsid w:val="003F6E9F"/>
    <w:rsid w:val="00410B26"/>
    <w:rsid w:val="0048118F"/>
    <w:rsid w:val="004827EB"/>
    <w:rsid w:val="00584E4B"/>
    <w:rsid w:val="005A621C"/>
    <w:rsid w:val="006134A5"/>
    <w:rsid w:val="00697E19"/>
    <w:rsid w:val="0071391A"/>
    <w:rsid w:val="00713D32"/>
    <w:rsid w:val="00766063"/>
    <w:rsid w:val="00787F5C"/>
    <w:rsid w:val="007D3953"/>
    <w:rsid w:val="00824005"/>
    <w:rsid w:val="008308D3"/>
    <w:rsid w:val="008368B2"/>
    <w:rsid w:val="0090147E"/>
    <w:rsid w:val="0092672F"/>
    <w:rsid w:val="00961DF6"/>
    <w:rsid w:val="00964652"/>
    <w:rsid w:val="009866F3"/>
    <w:rsid w:val="00A0236C"/>
    <w:rsid w:val="00A573D7"/>
    <w:rsid w:val="00AE7F9F"/>
    <w:rsid w:val="00B77D26"/>
    <w:rsid w:val="00C13FAD"/>
    <w:rsid w:val="00C24491"/>
    <w:rsid w:val="00C520F2"/>
    <w:rsid w:val="00C824F4"/>
    <w:rsid w:val="00CE0718"/>
    <w:rsid w:val="00D10E88"/>
    <w:rsid w:val="00D20D32"/>
    <w:rsid w:val="00D322D5"/>
    <w:rsid w:val="00D806AE"/>
    <w:rsid w:val="00D81AF9"/>
    <w:rsid w:val="00E42E1D"/>
    <w:rsid w:val="00E9232A"/>
    <w:rsid w:val="00EA5FED"/>
    <w:rsid w:val="00EA60C1"/>
    <w:rsid w:val="00EF7705"/>
    <w:rsid w:val="00F31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72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formattext"/>
    <w:basedOn w:val="Normal"/>
    <w:uiPriority w:val="99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6606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336</Words>
  <Characters>1916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10</cp:revision>
  <cp:lastPrinted>2024-01-24T09:44:00Z</cp:lastPrinted>
  <dcterms:created xsi:type="dcterms:W3CDTF">2024-01-24T08:54:00Z</dcterms:created>
  <dcterms:modified xsi:type="dcterms:W3CDTF">2024-02-28T15:26:00Z</dcterms:modified>
</cp:coreProperties>
</file>